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5066"/>
      </w:tblGrid>
      <w:tr w:rsidR="00181AD0" w:rsidTr="0022104B">
        <w:tc>
          <w:tcPr>
            <w:tcW w:w="4788" w:type="dxa"/>
          </w:tcPr>
          <w:p w:rsidR="00181AD0" w:rsidRDefault="00181AD0" w:rsidP="002210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6" w:type="dxa"/>
          </w:tcPr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к решению Совета Ейского городского поселения Ейского района</w:t>
            </w:r>
          </w:p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от _______________________№______</w:t>
            </w:r>
          </w:p>
          <w:p w:rsidR="00181AD0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1AD0" w:rsidTr="0022104B">
        <w:tc>
          <w:tcPr>
            <w:tcW w:w="4788" w:type="dxa"/>
          </w:tcPr>
          <w:p w:rsidR="00181AD0" w:rsidRDefault="00181AD0" w:rsidP="002210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6" w:type="dxa"/>
          </w:tcPr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"ПРИЛОЖЕНИЕ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решением Совета Ейского городского</w:t>
            </w:r>
          </w:p>
          <w:p w:rsidR="00181AD0" w:rsidRPr="00B93A2D" w:rsidRDefault="00181AD0" w:rsidP="002210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поселения Ейского района</w:t>
            </w:r>
          </w:p>
          <w:p w:rsidR="00181AD0" w:rsidRDefault="00181AD0" w:rsidP="0022104B">
            <w:pPr>
              <w:tabs>
                <w:tab w:val="left" w:pos="18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от ______________________№______</w:t>
            </w:r>
          </w:p>
          <w:p w:rsidR="00181AD0" w:rsidRDefault="00181AD0" w:rsidP="0022104B">
            <w:pPr>
              <w:tabs>
                <w:tab w:val="left" w:pos="18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1AD0" w:rsidRPr="002B483A" w:rsidRDefault="00181AD0" w:rsidP="00B44A4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81AD0" w:rsidRPr="00881AE9" w:rsidRDefault="00181AD0" w:rsidP="00B44A4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881AE9">
        <w:rPr>
          <w:rFonts w:ascii="Times New Roman" w:hAnsi="Times New Roman"/>
          <w:b/>
          <w:sz w:val="28"/>
          <w:szCs w:val="28"/>
        </w:rPr>
        <w:t>РАЗМЕРЫ</w:t>
      </w:r>
    </w:p>
    <w:p w:rsidR="00181AD0" w:rsidRDefault="00181AD0" w:rsidP="00B44A4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881AE9">
        <w:rPr>
          <w:rFonts w:ascii="Times New Roman" w:hAnsi="Times New Roman"/>
          <w:b/>
          <w:sz w:val="28"/>
          <w:szCs w:val="28"/>
        </w:rPr>
        <w:t>кладов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81AE9">
        <w:rPr>
          <w:rFonts w:ascii="Times New Roman" w:hAnsi="Times New Roman"/>
          <w:b/>
          <w:sz w:val="28"/>
          <w:szCs w:val="28"/>
        </w:rPr>
        <w:t>лиц, замещающих муниципальные должности,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81AD0" w:rsidRDefault="00181AD0" w:rsidP="00B44A4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881AE9">
        <w:rPr>
          <w:rFonts w:ascii="Times New Roman" w:hAnsi="Times New Roman"/>
          <w:b/>
          <w:sz w:val="28"/>
          <w:szCs w:val="28"/>
        </w:rPr>
        <w:t>и муниципальных служащих Ейского городского поселения</w:t>
      </w:r>
    </w:p>
    <w:p w:rsidR="00181AD0" w:rsidRDefault="00181AD0" w:rsidP="00B44A4D">
      <w:pPr>
        <w:spacing w:after="0" w:line="240" w:lineRule="auto"/>
        <w:ind w:left="851" w:right="851"/>
        <w:jc w:val="center"/>
        <w:rPr>
          <w:rFonts w:ascii="Times New Roman" w:hAnsi="Times New Roman"/>
          <w:b/>
          <w:sz w:val="28"/>
          <w:szCs w:val="28"/>
        </w:rPr>
      </w:pPr>
      <w:r w:rsidRPr="00881AE9">
        <w:rPr>
          <w:rFonts w:ascii="Times New Roman" w:hAnsi="Times New Roman"/>
          <w:b/>
          <w:sz w:val="28"/>
          <w:szCs w:val="28"/>
        </w:rPr>
        <w:t xml:space="preserve"> Ейского района</w:t>
      </w:r>
    </w:p>
    <w:p w:rsidR="00181AD0" w:rsidRDefault="00181AD0" w:rsidP="00BF3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1AD0" w:rsidRDefault="00181AD0" w:rsidP="00BF3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700"/>
      </w:tblGrid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2700" w:type="dxa"/>
          </w:tcPr>
          <w:p w:rsidR="00181AD0" w:rsidRPr="008E2637" w:rsidRDefault="00181AD0" w:rsidP="008E2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Оклад за классный чин, рублей в месяц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1 287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1 231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1 175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1 119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1 063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1 007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951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895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839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783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727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671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616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</w:tr>
      <w:tr w:rsidR="00181AD0" w:rsidTr="0022104B">
        <w:tc>
          <w:tcPr>
            <w:tcW w:w="7128" w:type="dxa"/>
          </w:tcPr>
          <w:p w:rsidR="00181AD0" w:rsidRPr="008E2637" w:rsidRDefault="00181AD0" w:rsidP="008E26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700" w:type="dxa"/>
            <w:vAlign w:val="center"/>
          </w:tcPr>
          <w:p w:rsidR="00181AD0" w:rsidRPr="008E2637" w:rsidRDefault="00181AD0" w:rsidP="008E263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2637">
              <w:rPr>
                <w:rFonts w:ascii="Times New Roman" w:hAnsi="Times New Roman"/>
                <w:sz w:val="28"/>
                <w:szCs w:val="28"/>
              </w:rPr>
              <w:t>504".</w:t>
            </w:r>
          </w:p>
        </w:tc>
      </w:tr>
    </w:tbl>
    <w:p w:rsidR="00181AD0" w:rsidRDefault="00181AD0" w:rsidP="00BF3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1AD0" w:rsidRPr="004335F0" w:rsidRDefault="00181AD0" w:rsidP="00B44A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8"/>
        <w:gridCol w:w="1706"/>
        <w:gridCol w:w="3334"/>
      </w:tblGrid>
      <w:tr w:rsidR="00181AD0" w:rsidRPr="004335F0" w:rsidTr="0022104B">
        <w:tc>
          <w:tcPr>
            <w:tcW w:w="4788" w:type="dxa"/>
          </w:tcPr>
          <w:p w:rsidR="00181AD0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Начальник правового отдела </w:t>
            </w:r>
          </w:p>
          <w:p w:rsidR="00181AD0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93A2D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3A2D">
              <w:rPr>
                <w:rFonts w:ascii="Times New Roman" w:hAnsi="Times New Roman"/>
                <w:sz w:val="28"/>
                <w:szCs w:val="28"/>
              </w:rPr>
              <w:t xml:space="preserve">  Ейского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3A2D">
              <w:rPr>
                <w:rFonts w:ascii="Times New Roman" w:hAnsi="Times New Roman"/>
                <w:sz w:val="28"/>
                <w:szCs w:val="28"/>
              </w:rPr>
              <w:t xml:space="preserve"> го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181AD0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 xml:space="preserve">родского поселения Ейского </w:t>
            </w:r>
          </w:p>
          <w:p w:rsidR="00181AD0" w:rsidRPr="00B93A2D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  <w:tc>
          <w:tcPr>
            <w:tcW w:w="1706" w:type="dxa"/>
          </w:tcPr>
          <w:p w:rsidR="00181AD0" w:rsidRPr="00B93A2D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4" w:type="dxa"/>
          </w:tcPr>
          <w:p w:rsidR="00181AD0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1AD0" w:rsidRPr="00B93A2D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1AD0" w:rsidRPr="00B93A2D" w:rsidRDefault="00181AD0" w:rsidP="00B924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1AD0" w:rsidRPr="00B93A2D" w:rsidRDefault="00181AD0" w:rsidP="00B924F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93A2D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181AD0" w:rsidRDefault="00181AD0" w:rsidP="00BF3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1AD0" w:rsidRDefault="00181AD0" w:rsidP="00ED7A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81AD0" w:rsidSect="002210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B85"/>
    <w:rsid w:val="00181AD0"/>
    <w:rsid w:val="001D2A3A"/>
    <w:rsid w:val="0022104B"/>
    <w:rsid w:val="002B483A"/>
    <w:rsid w:val="002E7613"/>
    <w:rsid w:val="00427809"/>
    <w:rsid w:val="004335F0"/>
    <w:rsid w:val="007C2B85"/>
    <w:rsid w:val="00881AE9"/>
    <w:rsid w:val="008D5694"/>
    <w:rsid w:val="008E2637"/>
    <w:rsid w:val="00A11A48"/>
    <w:rsid w:val="00B44A4D"/>
    <w:rsid w:val="00B75ACA"/>
    <w:rsid w:val="00B924FA"/>
    <w:rsid w:val="00B93A2D"/>
    <w:rsid w:val="00BF3F33"/>
    <w:rsid w:val="00C0581D"/>
    <w:rsid w:val="00C26A91"/>
    <w:rsid w:val="00C94AEB"/>
    <w:rsid w:val="00D939BA"/>
    <w:rsid w:val="00E448E4"/>
    <w:rsid w:val="00EC7A15"/>
    <w:rsid w:val="00ED7A11"/>
    <w:rsid w:val="00FE5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F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3F3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182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7</cp:revision>
  <cp:lastPrinted>2013-11-05T12:40:00Z</cp:lastPrinted>
  <dcterms:created xsi:type="dcterms:W3CDTF">2013-10-30T11:05:00Z</dcterms:created>
  <dcterms:modified xsi:type="dcterms:W3CDTF">2013-11-14T08:00:00Z</dcterms:modified>
</cp:coreProperties>
</file>